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5F74B" w14:textId="6F9BF62B" w:rsidR="00E47068" w:rsidRDefault="00CF3D76" w:rsidP="00C009D8">
      <w:pPr>
        <w:pStyle w:val="NoSpacing"/>
      </w:pPr>
      <w:r>
        <w:rPr>
          <w:u w:val="single"/>
        </w:rPr>
        <w:t>Sir Thomas UGHTRED</w:t>
      </w:r>
      <w:r>
        <w:t xml:space="preserve">      (</w:t>
      </w:r>
      <w:r w:rsidR="00E27E77">
        <w:t>d.</w:t>
      </w:r>
      <w:r>
        <w:t>1401)</w:t>
      </w:r>
    </w:p>
    <w:p w14:paraId="3B1CA282" w14:textId="77777777" w:rsidR="00CF3D76" w:rsidRDefault="00CF3D76" w:rsidP="00C009D8">
      <w:pPr>
        <w:pStyle w:val="NoSpacing"/>
      </w:pPr>
    </w:p>
    <w:p w14:paraId="549319C9" w14:textId="77777777" w:rsidR="00CF3D76" w:rsidRDefault="00CF3D76" w:rsidP="00C009D8">
      <w:pPr>
        <w:pStyle w:val="NoSpacing"/>
      </w:pPr>
    </w:p>
    <w:p w14:paraId="2A511594" w14:textId="77777777" w:rsidR="00CF3D76" w:rsidRDefault="00CF3D76" w:rsidP="00C009D8">
      <w:pPr>
        <w:pStyle w:val="NoSpacing"/>
      </w:pPr>
      <w:r>
        <w:tab/>
        <w:t>1401</w:t>
      </w:r>
      <w:r>
        <w:tab/>
        <w:t>He bequeathed 40s to the Black Friars of York.</w:t>
      </w:r>
    </w:p>
    <w:p w14:paraId="5EBB54DF" w14:textId="00AC1915" w:rsidR="00CB0591" w:rsidRDefault="00CF3D76" w:rsidP="00C009D8">
      <w:pPr>
        <w:pStyle w:val="NoSpacing"/>
      </w:pPr>
      <w:r>
        <w:tab/>
      </w:r>
      <w:r>
        <w:tab/>
        <w:t>(Yorkshire Archaeological Journal vol.XXXII p.380)</w:t>
      </w:r>
    </w:p>
    <w:p w14:paraId="527DDDD2" w14:textId="77777777" w:rsidR="00E27E77" w:rsidRDefault="00E27E77" w:rsidP="00E27E77">
      <w:pPr>
        <w:pStyle w:val="NoSpacing"/>
      </w:pPr>
      <w:r>
        <w:t>19 Sep.1398</w:t>
      </w:r>
      <w:r>
        <w:tab/>
        <w:t>He made his Will.   (W.Y.R. p.1398)</w:t>
      </w:r>
    </w:p>
    <w:p w14:paraId="41B3B25B" w14:textId="77777777" w:rsidR="00E27E77" w:rsidRDefault="00E27E77" w:rsidP="00E27E77">
      <w:pPr>
        <w:pStyle w:val="NoSpacing"/>
      </w:pPr>
      <w:r>
        <w:t>28 Nov.1401</w:t>
      </w:r>
      <w:r>
        <w:tab/>
        <w:t>Probate of his Will.   (ibid.)</w:t>
      </w:r>
    </w:p>
    <w:p w14:paraId="0DD8D55C" w14:textId="77777777" w:rsidR="00E27E77" w:rsidRDefault="00E27E77" w:rsidP="00C009D8">
      <w:pPr>
        <w:pStyle w:val="NoSpacing"/>
      </w:pPr>
    </w:p>
    <w:p w14:paraId="3D4ACA50" w14:textId="64ED5C6C" w:rsidR="00CF3D76" w:rsidRDefault="00CF3D76" w:rsidP="00C009D8">
      <w:pPr>
        <w:pStyle w:val="NoSpacing"/>
      </w:pPr>
    </w:p>
    <w:p w14:paraId="492C9D9B" w14:textId="1A24215F" w:rsidR="00CB0591" w:rsidRDefault="00CB0591" w:rsidP="00C009D8">
      <w:pPr>
        <w:pStyle w:val="NoSpacing"/>
      </w:pPr>
      <w:r>
        <w:t xml:space="preserve">  8 April 2022</w:t>
      </w:r>
    </w:p>
    <w:p w14:paraId="6831B269" w14:textId="38235BB9" w:rsidR="00E27E77" w:rsidRPr="00CF3D76" w:rsidRDefault="00E27E77" w:rsidP="00C009D8">
      <w:pPr>
        <w:pStyle w:val="NoSpacing"/>
      </w:pPr>
      <w:r>
        <w:t>11 February 2025</w:t>
      </w:r>
    </w:p>
    <w:sectPr w:rsidR="00E27E77" w:rsidRPr="00CF3D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FFE10" w14:textId="77777777" w:rsidR="00CF3D76" w:rsidRDefault="00CF3D76" w:rsidP="00920DE3">
      <w:pPr>
        <w:spacing w:after="0" w:line="240" w:lineRule="auto"/>
      </w:pPr>
      <w:r>
        <w:separator/>
      </w:r>
    </w:p>
  </w:endnote>
  <w:endnote w:type="continuationSeparator" w:id="0">
    <w:p w14:paraId="3878DFD4" w14:textId="77777777" w:rsidR="00CF3D76" w:rsidRDefault="00CF3D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C45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CD0BF" w14:textId="77777777" w:rsidR="00C009D8" w:rsidRPr="00C009D8" w:rsidRDefault="00C009D8">
    <w:pPr>
      <w:pStyle w:val="Footer"/>
    </w:pPr>
    <w:r>
      <w:t>Copyright I.S.Rogers 9 August 2013</w:t>
    </w:r>
  </w:p>
  <w:p w14:paraId="1B41221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6CBC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04509" w14:textId="77777777" w:rsidR="00CF3D76" w:rsidRDefault="00CF3D76" w:rsidP="00920DE3">
      <w:pPr>
        <w:spacing w:after="0" w:line="240" w:lineRule="auto"/>
      </w:pPr>
      <w:r>
        <w:separator/>
      </w:r>
    </w:p>
  </w:footnote>
  <w:footnote w:type="continuationSeparator" w:id="0">
    <w:p w14:paraId="332BC789" w14:textId="77777777" w:rsidR="00CF3D76" w:rsidRDefault="00CF3D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CC0D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89C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ED0F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D76"/>
    <w:rsid w:val="00120749"/>
    <w:rsid w:val="005921A2"/>
    <w:rsid w:val="00624CAE"/>
    <w:rsid w:val="00920DE3"/>
    <w:rsid w:val="00C009D8"/>
    <w:rsid w:val="00CB0591"/>
    <w:rsid w:val="00CF3D76"/>
    <w:rsid w:val="00CF53C8"/>
    <w:rsid w:val="00E27E7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E33B5"/>
  <w15:docId w15:val="{12CC1254-FC76-4898-A60D-77A67C36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2014-03-28T22:00:00Z</dcterms:created>
  <dcterms:modified xsi:type="dcterms:W3CDTF">2025-02-11T07:54:00Z</dcterms:modified>
</cp:coreProperties>
</file>